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6EC31" w14:textId="77777777" w:rsidR="00D534E9" w:rsidRDefault="00D534E9" w:rsidP="00D534E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PATRYK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54FF4AF" w14:textId="77777777" w:rsidR="00D534E9" w:rsidRDefault="00D534E9" w:rsidP="00D534E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576AB218" w14:textId="77777777" w:rsidR="00D534E9" w:rsidRDefault="00D534E9" w:rsidP="00D534E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33F185D" w14:textId="77777777" w:rsidR="00D534E9" w:rsidRDefault="00D534E9" w:rsidP="00D534E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69672DE" w14:textId="77777777" w:rsidR="00D534E9" w:rsidRDefault="00D534E9" w:rsidP="00D534E9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24C16247" w14:textId="77777777" w:rsidR="00D534E9" w:rsidRPr="00065994" w:rsidRDefault="00D534E9" w:rsidP="00D534E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29E3F70A" w14:textId="77777777" w:rsidR="00D534E9" w:rsidRPr="00065994" w:rsidRDefault="00D534E9" w:rsidP="00D534E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29890BC8" w14:textId="77777777" w:rsidR="00D534E9" w:rsidRDefault="00D534E9" w:rsidP="00D534E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995C6A2" w14:textId="77777777" w:rsidR="00D534E9" w:rsidRDefault="00D534E9" w:rsidP="00D534E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1F1F98F" w14:textId="77777777" w:rsidR="00D534E9" w:rsidRDefault="00D534E9" w:rsidP="00D534E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AFFD271" w14:textId="77777777" w:rsidR="00D534E9" w:rsidRDefault="00D534E9" w:rsidP="00D534E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31 March 2023</w:t>
      </w:r>
    </w:p>
    <w:p w14:paraId="06DFBAE7" w14:textId="77777777" w:rsidR="00BA00AB" w:rsidRPr="00D534E9" w:rsidRDefault="00BA00AB" w:rsidP="00D534E9"/>
    <w:sectPr w:rsidR="00BA00AB" w:rsidRPr="00D534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22CCF" w14:textId="77777777" w:rsidR="00D534E9" w:rsidRDefault="00D534E9" w:rsidP="009139A6">
      <w:r>
        <w:separator/>
      </w:r>
    </w:p>
  </w:endnote>
  <w:endnote w:type="continuationSeparator" w:id="0">
    <w:p w14:paraId="4ABA871B" w14:textId="77777777" w:rsidR="00D534E9" w:rsidRDefault="00D534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B22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D53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B2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1DF30" w14:textId="77777777" w:rsidR="00D534E9" w:rsidRDefault="00D534E9" w:rsidP="009139A6">
      <w:r>
        <w:separator/>
      </w:r>
    </w:p>
  </w:footnote>
  <w:footnote w:type="continuationSeparator" w:id="0">
    <w:p w14:paraId="5CECB112" w14:textId="77777777" w:rsidR="00D534E9" w:rsidRDefault="00D534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CE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7BB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2D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4E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534E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D3E4F"/>
  <w15:chartTrackingRefBased/>
  <w15:docId w15:val="{92347E66-311E-42A4-992A-A7930B3C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2023-07-02T21:00:00Z</dcterms:created>
  <dcterms:modified xsi:type="dcterms:W3CDTF">2023-07-02T21:00:00Z</dcterms:modified>
</cp:coreProperties>
</file>